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C2A" w:rsidRDefault="00494C2A" w:rsidP="00ED60E7">
      <w:pPr>
        <w:ind w:left="1134" w:hanging="1134"/>
        <w:rPr>
          <w:sz w:val="20"/>
        </w:rPr>
      </w:pPr>
    </w:p>
    <w:p w:rsidR="00494C2A" w:rsidRPr="00525B7C" w:rsidRDefault="00494C2A" w:rsidP="00ED60E7">
      <w:pPr>
        <w:ind w:left="1134" w:hanging="1134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ANEXO IX</w:t>
      </w:r>
    </w:p>
    <w:p w:rsidR="00494C2A" w:rsidRPr="00D06CC5" w:rsidRDefault="00494C2A" w:rsidP="00ED60E7">
      <w:pPr>
        <w:ind w:left="1134" w:hanging="1134"/>
        <w:jc w:val="center"/>
        <w:rPr>
          <w:rFonts w:ascii="Arial" w:hAnsi="Arial" w:cs="Arial"/>
          <w:sz w:val="20"/>
        </w:rPr>
      </w:pPr>
      <w:r w:rsidRPr="00D06CC5">
        <w:rPr>
          <w:rFonts w:ascii="Arial" w:hAnsi="Arial" w:cs="Arial"/>
          <w:sz w:val="20"/>
        </w:rPr>
        <w:t>(Modelo)</w:t>
      </w:r>
    </w:p>
    <w:p w:rsidR="00494C2A" w:rsidRDefault="00494C2A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</w:p>
    <w:p w:rsidR="00494C2A" w:rsidRPr="005C2A50" w:rsidRDefault="00494C2A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</w:p>
    <w:p w:rsidR="00494C2A" w:rsidRPr="00525B7C" w:rsidRDefault="00494C2A" w:rsidP="004F6138">
      <w:pPr>
        <w:ind w:left="1134" w:hanging="1134"/>
        <w:jc w:val="center"/>
        <w:rPr>
          <w:rFonts w:ascii="Arial" w:hAnsi="Arial" w:cs="Arial"/>
          <w:b/>
          <w:sz w:val="28"/>
          <w:szCs w:val="28"/>
        </w:rPr>
      </w:pPr>
      <w:r w:rsidRPr="00525B7C">
        <w:rPr>
          <w:rFonts w:ascii="Arial" w:hAnsi="Arial" w:cs="Arial"/>
          <w:b/>
          <w:sz w:val="28"/>
          <w:szCs w:val="28"/>
        </w:rPr>
        <w:t>Declaração</w:t>
      </w:r>
      <w:r>
        <w:rPr>
          <w:rFonts w:ascii="Arial" w:hAnsi="Arial" w:cs="Arial"/>
          <w:b/>
          <w:sz w:val="28"/>
          <w:szCs w:val="28"/>
        </w:rPr>
        <w:t xml:space="preserve"> de Disponibilização de Equipe</w:t>
      </w:r>
    </w:p>
    <w:p w:rsidR="00494C2A" w:rsidRPr="005C2A50" w:rsidRDefault="00494C2A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:rsidR="00494C2A" w:rsidRPr="005C2A50" w:rsidRDefault="00494C2A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:rsidR="00494C2A" w:rsidRPr="005C2A50" w:rsidRDefault="00494C2A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:rsidR="00494C2A" w:rsidRPr="005C2A50" w:rsidRDefault="00494C2A" w:rsidP="004F6138">
      <w:pPr>
        <w:ind w:left="1134" w:hanging="1134"/>
        <w:rPr>
          <w:rFonts w:ascii="Arial" w:hAnsi="Arial" w:cs="Arial"/>
          <w:b/>
          <w:sz w:val="20"/>
        </w:rPr>
      </w:pPr>
    </w:p>
    <w:p w:rsidR="00494C2A" w:rsidRPr="005C2A50" w:rsidRDefault="00494C2A" w:rsidP="008A6034">
      <w:pPr>
        <w:ind w:left="1134" w:hanging="1134"/>
        <w:jc w:val="both"/>
        <w:rPr>
          <w:rFonts w:ascii="Arial" w:hAnsi="Arial" w:cs="Arial"/>
          <w:b/>
          <w:sz w:val="20"/>
        </w:rPr>
      </w:pPr>
    </w:p>
    <w:p w:rsidR="00494C2A" w:rsidRPr="00576069" w:rsidRDefault="00494C2A" w:rsidP="008A6034">
      <w:pPr>
        <w:jc w:val="both"/>
        <w:rPr>
          <w:rFonts w:ascii="Arial" w:hAnsi="Arial" w:cs="Arial"/>
          <w:sz w:val="22"/>
          <w:szCs w:val="22"/>
        </w:rPr>
      </w:pPr>
      <w:r w:rsidRPr="00BD3EB6">
        <w:rPr>
          <w:rFonts w:ascii="Arial" w:hAnsi="Arial" w:cs="Arial"/>
          <w:sz w:val="22"/>
          <w:szCs w:val="22"/>
        </w:rPr>
        <w:t xml:space="preserve">_______________________________, CNPJ/MF nº _________________________________, por intermédio do seu representante legal abaixo assinado, declara sob as penalidades da lei, para fins de participação no Pregão Eletrônico nº </w:t>
      </w:r>
      <w:r>
        <w:rPr>
          <w:rFonts w:ascii="Arial" w:hAnsi="Arial" w:cs="Arial"/>
          <w:sz w:val="22"/>
          <w:szCs w:val="22"/>
        </w:rPr>
        <w:t>399/2022</w:t>
      </w:r>
      <w:r w:rsidRPr="00BD3EB6">
        <w:rPr>
          <w:rFonts w:ascii="Arial" w:hAnsi="Arial" w:cs="Arial"/>
          <w:sz w:val="22"/>
          <w:szCs w:val="22"/>
        </w:rPr>
        <w:t xml:space="preserve">, que disponibilizará qualitativa e quantitativamente os profissionais com as habilitações exigidas no </w:t>
      </w:r>
      <w:r w:rsidRPr="00BD3EB6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pêndice E – Equipe de Atendimento e Qualificação Profissional</w:t>
      </w:r>
      <w:r w:rsidRPr="00BD3EB6">
        <w:rPr>
          <w:rFonts w:ascii="Arial" w:hAnsi="Arial" w:cs="Arial"/>
          <w:sz w:val="22"/>
          <w:szCs w:val="22"/>
        </w:rPr>
        <w:t>, deste Edital.</w:t>
      </w:r>
    </w:p>
    <w:p w:rsidR="00494C2A" w:rsidRPr="0057007B" w:rsidRDefault="00494C2A" w:rsidP="008A6034">
      <w:pPr>
        <w:ind w:left="1134" w:hanging="1134"/>
        <w:jc w:val="both"/>
        <w:rPr>
          <w:rFonts w:ascii="Arial" w:hAnsi="Arial" w:cs="Arial"/>
          <w:sz w:val="20"/>
        </w:rPr>
      </w:pPr>
    </w:p>
    <w:p w:rsidR="00494C2A" w:rsidRDefault="00494C2A" w:rsidP="004F6138">
      <w:pPr>
        <w:jc w:val="both"/>
        <w:rPr>
          <w:rFonts w:ascii="Arial" w:hAnsi="Arial" w:cs="Arial"/>
          <w:sz w:val="20"/>
        </w:rPr>
      </w:pPr>
    </w:p>
    <w:p w:rsidR="00494C2A" w:rsidRDefault="00494C2A" w:rsidP="00ED60E7">
      <w:pPr>
        <w:rPr>
          <w:rFonts w:ascii="Arial" w:hAnsi="Arial" w:cs="Arial"/>
          <w:sz w:val="20"/>
        </w:rPr>
      </w:pPr>
    </w:p>
    <w:p w:rsidR="00494C2A" w:rsidRDefault="00494C2A" w:rsidP="00ED60E7">
      <w:pPr>
        <w:rPr>
          <w:rFonts w:ascii="Arial" w:hAnsi="Arial" w:cs="Arial"/>
          <w:sz w:val="20"/>
        </w:rPr>
      </w:pPr>
    </w:p>
    <w:p w:rsidR="00494C2A" w:rsidRDefault="00494C2A" w:rsidP="00ED60E7">
      <w:pPr>
        <w:rPr>
          <w:rFonts w:ascii="Arial" w:hAnsi="Arial" w:cs="Arial"/>
          <w:sz w:val="20"/>
        </w:rPr>
      </w:pPr>
    </w:p>
    <w:p w:rsidR="00494C2A" w:rsidRDefault="00494C2A" w:rsidP="00ED60E7">
      <w:pPr>
        <w:rPr>
          <w:rFonts w:ascii="Arial" w:hAnsi="Arial" w:cs="Arial"/>
          <w:sz w:val="20"/>
        </w:rPr>
      </w:pPr>
    </w:p>
    <w:p w:rsidR="00494C2A" w:rsidRPr="005C2A50" w:rsidRDefault="00494C2A" w:rsidP="004F6138">
      <w:pPr>
        <w:rPr>
          <w:rFonts w:ascii="Arial" w:hAnsi="Arial" w:cs="Arial"/>
          <w:sz w:val="20"/>
        </w:rPr>
      </w:pPr>
    </w:p>
    <w:p w:rsidR="00494C2A" w:rsidRPr="005C2A50" w:rsidRDefault="00494C2A" w:rsidP="004F6138">
      <w:pPr>
        <w:rPr>
          <w:rFonts w:ascii="Arial" w:hAnsi="Arial" w:cs="Arial"/>
          <w:sz w:val="20"/>
        </w:rPr>
      </w:pPr>
    </w:p>
    <w:p w:rsidR="00494C2A" w:rsidRPr="005C2A50" w:rsidRDefault="00494C2A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>Localidade, _______ de ____________________________ de _______</w:t>
      </w:r>
    </w:p>
    <w:p w:rsidR="00494C2A" w:rsidRPr="005C2A50" w:rsidRDefault="00494C2A" w:rsidP="004F6138">
      <w:pPr>
        <w:rPr>
          <w:rFonts w:ascii="Arial" w:hAnsi="Arial" w:cs="Arial"/>
          <w:sz w:val="20"/>
        </w:rPr>
      </w:pPr>
    </w:p>
    <w:p w:rsidR="00494C2A" w:rsidRPr="005C2A50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Pr="005C2A50" w:rsidRDefault="00494C2A" w:rsidP="004F6138">
      <w:pPr>
        <w:rPr>
          <w:rFonts w:ascii="Arial" w:hAnsi="Arial" w:cs="Arial"/>
          <w:sz w:val="20"/>
        </w:rPr>
      </w:pPr>
    </w:p>
    <w:p w:rsidR="00494C2A" w:rsidRPr="005C2A50" w:rsidRDefault="00494C2A" w:rsidP="004F6138">
      <w:pPr>
        <w:rPr>
          <w:rFonts w:ascii="Arial" w:hAnsi="Arial" w:cs="Arial"/>
          <w:sz w:val="20"/>
        </w:rPr>
      </w:pPr>
    </w:p>
    <w:p w:rsidR="00494C2A" w:rsidRPr="005C2A50" w:rsidRDefault="00494C2A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 xml:space="preserve">                                                                                 ___________________________________________________________</w:t>
      </w:r>
    </w:p>
    <w:p w:rsidR="00494C2A" w:rsidRPr="005C2A50" w:rsidRDefault="00494C2A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>Assinatura e nome do representante legal da empresa</w:t>
      </w:r>
    </w:p>
    <w:p w:rsidR="00494C2A" w:rsidRPr="005C2A50" w:rsidRDefault="00494C2A" w:rsidP="004F6138">
      <w:pPr>
        <w:rPr>
          <w:rFonts w:ascii="Arial" w:hAnsi="Arial" w:cs="Arial"/>
          <w:sz w:val="20"/>
        </w:rPr>
      </w:pPr>
    </w:p>
    <w:p w:rsidR="00494C2A" w:rsidRPr="005C2A50" w:rsidRDefault="00494C2A" w:rsidP="004F6138">
      <w:pPr>
        <w:rPr>
          <w:rFonts w:ascii="Arial" w:hAnsi="Arial" w:cs="Arial"/>
          <w:sz w:val="20"/>
        </w:rPr>
      </w:pPr>
    </w:p>
    <w:p w:rsidR="00494C2A" w:rsidRPr="005C2A50" w:rsidRDefault="00494C2A" w:rsidP="004F6138">
      <w:pPr>
        <w:rPr>
          <w:rFonts w:ascii="Arial" w:hAnsi="Arial" w:cs="Arial"/>
          <w:sz w:val="20"/>
        </w:rPr>
      </w:pPr>
    </w:p>
    <w:p w:rsidR="00494C2A" w:rsidRPr="005C2A50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  <w:bookmarkStart w:id="0" w:name="_GoBack"/>
      <w:bookmarkEnd w:id="0"/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rFonts w:ascii="Arial" w:hAnsi="Arial" w:cs="Arial"/>
          <w:sz w:val="20"/>
        </w:rPr>
      </w:pPr>
    </w:p>
    <w:p w:rsidR="00494C2A" w:rsidRPr="005C2A50" w:rsidRDefault="00494C2A" w:rsidP="004F6138">
      <w:pPr>
        <w:rPr>
          <w:rFonts w:ascii="Arial" w:hAnsi="Arial" w:cs="Arial"/>
          <w:sz w:val="20"/>
        </w:rPr>
      </w:pPr>
    </w:p>
    <w:p w:rsidR="00494C2A" w:rsidRDefault="00494C2A" w:rsidP="004F6138">
      <w:pPr>
        <w:rPr>
          <w:sz w:val="20"/>
        </w:rPr>
      </w:pPr>
      <w:r w:rsidRPr="005C2A50">
        <w:rPr>
          <w:rFonts w:ascii="Arial" w:hAnsi="Arial" w:cs="Arial"/>
          <w:sz w:val="20"/>
        </w:rPr>
        <w:t>Obs.: Esta declaração deverá ser apresentada em papel timbrado da licitante.</w:t>
      </w:r>
    </w:p>
    <w:p w:rsidR="00494C2A" w:rsidRPr="00C278BB" w:rsidRDefault="00494C2A" w:rsidP="00576069">
      <w:pPr>
        <w:pStyle w:val="ListParagraph"/>
        <w:ind w:left="0"/>
        <w:rPr>
          <w:rFonts w:ascii="Arial" w:hAnsi="Arial" w:cs="Arial"/>
          <w:sz w:val="20"/>
        </w:rPr>
      </w:pPr>
    </w:p>
    <w:sectPr w:rsidR="00494C2A" w:rsidRPr="00C278BB" w:rsidSect="009012CB">
      <w:headerReference w:type="default" r:id="rId7"/>
      <w:footerReference w:type="default" r:id="rId8"/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C2A" w:rsidRDefault="00494C2A">
      <w:r>
        <w:separator/>
      </w:r>
    </w:p>
  </w:endnote>
  <w:endnote w:type="continuationSeparator" w:id="0">
    <w:p w:rsidR="00494C2A" w:rsidRDefault="00494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s721 BT">
    <w:altName w:val="Segoe Scrip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C2A" w:rsidRPr="00B86837" w:rsidRDefault="00494C2A" w:rsidP="009D6D32">
    <w:pPr>
      <w:pStyle w:val="rodap2"/>
      <w:tabs>
        <w:tab w:val="clear" w:pos="4419"/>
        <w:tab w:val="clear" w:pos="8838"/>
        <w:tab w:val="left" w:pos="2100"/>
        <w:tab w:val="center" w:pos="4820"/>
        <w:tab w:val="right" w:pos="9639"/>
      </w:tabs>
    </w:pPr>
    <w:r>
      <w:t>MI</w:t>
    </w:r>
    <w:r w:rsidRPr="00B86837">
      <w:t xml:space="preserve"> </w:t>
    </w:r>
    <w:r>
      <w:t>SP-SUL</w:t>
    </w:r>
    <w:r w:rsidRPr="00B86837">
      <w:tab/>
    </w:r>
    <w:r w:rsidRPr="00B86837">
      <w:tab/>
      <w:t xml:space="preserve">Anexo </w:t>
    </w:r>
    <w:r>
      <w:t>IX</w:t>
    </w:r>
    <w:r w:rsidRPr="00B86837">
      <w:t xml:space="preserve"> - Modelo de Declaração de D</w:t>
    </w:r>
    <w:r>
      <w:t>isponibilização de Equipe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C2A" w:rsidRDefault="00494C2A">
      <w:r>
        <w:separator/>
      </w:r>
    </w:p>
  </w:footnote>
  <w:footnote w:type="continuationSeparator" w:id="0">
    <w:p w:rsidR="00494C2A" w:rsidRDefault="00494C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C2A" w:rsidRDefault="00494C2A" w:rsidP="00EC77BB">
    <w:pPr>
      <w:pStyle w:val="Header"/>
      <w:jc w:val="right"/>
      <w:rPr>
        <w:rStyle w:val="PageNumber"/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 xml:space="preserve">                          </w:t>
    </w:r>
    <w:r w:rsidRPr="008D57A8">
      <w:rPr>
        <w:rFonts w:ascii="Arial" w:hAnsi="Arial" w:cs="Arial"/>
      </w:rPr>
      <w:t xml:space="preserve">Pregão </w:t>
    </w:r>
    <w:r w:rsidRPr="00BF1746">
      <w:rPr>
        <w:rFonts w:ascii="Arial" w:hAnsi="Arial" w:cs="Arial"/>
      </w:rPr>
      <w:t>Eletrônico 399/2022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D0746E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89BA27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FF7823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B8A56BC"/>
    <w:multiLevelType w:val="multilevel"/>
    <w:tmpl w:val="BD5280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3777913"/>
    <w:multiLevelType w:val="singleLevel"/>
    <w:tmpl w:val="B5AAAE74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8"/>
  </w:num>
  <w:num w:numId="10">
    <w:abstractNumId w:val="9"/>
  </w:num>
  <w:num w:numId="11">
    <w:abstractNumId w:val="3"/>
  </w:num>
  <w:num w:numId="12">
    <w:abstractNumId w:val="7"/>
  </w:num>
  <w:num w:numId="13">
    <w:abstractNumId w:val="10"/>
  </w:num>
  <w:num w:numId="14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1C4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948AE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21297"/>
    <w:rsid w:val="00134947"/>
    <w:rsid w:val="0013679E"/>
    <w:rsid w:val="00142004"/>
    <w:rsid w:val="00145ADC"/>
    <w:rsid w:val="0014790A"/>
    <w:rsid w:val="00152C9D"/>
    <w:rsid w:val="0015358C"/>
    <w:rsid w:val="001546E9"/>
    <w:rsid w:val="00154E9B"/>
    <w:rsid w:val="001551C2"/>
    <w:rsid w:val="001563D9"/>
    <w:rsid w:val="00157831"/>
    <w:rsid w:val="00162FB0"/>
    <w:rsid w:val="00171FC2"/>
    <w:rsid w:val="00172C6A"/>
    <w:rsid w:val="00172F84"/>
    <w:rsid w:val="00176D11"/>
    <w:rsid w:val="0017769B"/>
    <w:rsid w:val="0018036E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5C59"/>
    <w:rsid w:val="001A6D83"/>
    <w:rsid w:val="001B06C4"/>
    <w:rsid w:val="001B19AC"/>
    <w:rsid w:val="001B40C9"/>
    <w:rsid w:val="001B5B01"/>
    <w:rsid w:val="001C5CD7"/>
    <w:rsid w:val="001C68DB"/>
    <w:rsid w:val="001C6F75"/>
    <w:rsid w:val="001D5108"/>
    <w:rsid w:val="001D5A8E"/>
    <w:rsid w:val="001D6440"/>
    <w:rsid w:val="001D6E88"/>
    <w:rsid w:val="001E2009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17C20"/>
    <w:rsid w:val="00223EED"/>
    <w:rsid w:val="002256C8"/>
    <w:rsid w:val="00225721"/>
    <w:rsid w:val="00225DDE"/>
    <w:rsid w:val="002261E6"/>
    <w:rsid w:val="0023335B"/>
    <w:rsid w:val="002344EE"/>
    <w:rsid w:val="00236C04"/>
    <w:rsid w:val="00241403"/>
    <w:rsid w:val="00241CF6"/>
    <w:rsid w:val="0024357D"/>
    <w:rsid w:val="0024480E"/>
    <w:rsid w:val="0024687E"/>
    <w:rsid w:val="00247AD3"/>
    <w:rsid w:val="00247E0E"/>
    <w:rsid w:val="0025153B"/>
    <w:rsid w:val="002521EE"/>
    <w:rsid w:val="00253ECD"/>
    <w:rsid w:val="002544CA"/>
    <w:rsid w:val="002548E5"/>
    <w:rsid w:val="00254CEB"/>
    <w:rsid w:val="00255D8A"/>
    <w:rsid w:val="00257181"/>
    <w:rsid w:val="0025724B"/>
    <w:rsid w:val="00257C8E"/>
    <w:rsid w:val="00260A77"/>
    <w:rsid w:val="00270756"/>
    <w:rsid w:val="00272C53"/>
    <w:rsid w:val="00273D79"/>
    <w:rsid w:val="00274E6D"/>
    <w:rsid w:val="00281F5F"/>
    <w:rsid w:val="00283B01"/>
    <w:rsid w:val="00285133"/>
    <w:rsid w:val="00285917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36BA"/>
    <w:rsid w:val="002E7169"/>
    <w:rsid w:val="002E7763"/>
    <w:rsid w:val="002F0D9E"/>
    <w:rsid w:val="002F0E51"/>
    <w:rsid w:val="002F2D9A"/>
    <w:rsid w:val="002F4282"/>
    <w:rsid w:val="002F68E5"/>
    <w:rsid w:val="003013B4"/>
    <w:rsid w:val="003050D6"/>
    <w:rsid w:val="00305386"/>
    <w:rsid w:val="0030592C"/>
    <w:rsid w:val="00305E46"/>
    <w:rsid w:val="00306764"/>
    <w:rsid w:val="0030752F"/>
    <w:rsid w:val="00312EB6"/>
    <w:rsid w:val="00313715"/>
    <w:rsid w:val="00316B66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7CF5"/>
    <w:rsid w:val="00382339"/>
    <w:rsid w:val="00386C44"/>
    <w:rsid w:val="0039265D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C9E"/>
    <w:rsid w:val="003C6272"/>
    <w:rsid w:val="003C71EA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06C54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6AA6"/>
    <w:rsid w:val="0047146E"/>
    <w:rsid w:val="00471660"/>
    <w:rsid w:val="004720B8"/>
    <w:rsid w:val="004736BD"/>
    <w:rsid w:val="00475A62"/>
    <w:rsid w:val="00476ECC"/>
    <w:rsid w:val="00477ECA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4C2A"/>
    <w:rsid w:val="004956E2"/>
    <w:rsid w:val="0049573D"/>
    <w:rsid w:val="00497BA9"/>
    <w:rsid w:val="004A01F5"/>
    <w:rsid w:val="004A175A"/>
    <w:rsid w:val="004A3B5C"/>
    <w:rsid w:val="004A4481"/>
    <w:rsid w:val="004A6BC4"/>
    <w:rsid w:val="004B0920"/>
    <w:rsid w:val="004B0EDA"/>
    <w:rsid w:val="004B4F32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510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25B7C"/>
    <w:rsid w:val="005311FA"/>
    <w:rsid w:val="005320D1"/>
    <w:rsid w:val="00534157"/>
    <w:rsid w:val="005428CA"/>
    <w:rsid w:val="005438A7"/>
    <w:rsid w:val="00543F84"/>
    <w:rsid w:val="00544C58"/>
    <w:rsid w:val="00545A8C"/>
    <w:rsid w:val="005466C5"/>
    <w:rsid w:val="00547C27"/>
    <w:rsid w:val="00550A56"/>
    <w:rsid w:val="00553818"/>
    <w:rsid w:val="00553D43"/>
    <w:rsid w:val="00557D92"/>
    <w:rsid w:val="00563350"/>
    <w:rsid w:val="00566AA3"/>
    <w:rsid w:val="00567BE0"/>
    <w:rsid w:val="00567BE9"/>
    <w:rsid w:val="0057007B"/>
    <w:rsid w:val="005706F5"/>
    <w:rsid w:val="00570713"/>
    <w:rsid w:val="0057112D"/>
    <w:rsid w:val="005751C2"/>
    <w:rsid w:val="005752C2"/>
    <w:rsid w:val="00576069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1A6F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E0C"/>
    <w:rsid w:val="005F04B5"/>
    <w:rsid w:val="005F0A48"/>
    <w:rsid w:val="005F3CAF"/>
    <w:rsid w:val="005F4E2E"/>
    <w:rsid w:val="00600E12"/>
    <w:rsid w:val="00601420"/>
    <w:rsid w:val="006022CC"/>
    <w:rsid w:val="00602554"/>
    <w:rsid w:val="00605189"/>
    <w:rsid w:val="0060758B"/>
    <w:rsid w:val="00607949"/>
    <w:rsid w:val="00612764"/>
    <w:rsid w:val="006139E4"/>
    <w:rsid w:val="0061579E"/>
    <w:rsid w:val="00616CDF"/>
    <w:rsid w:val="00621738"/>
    <w:rsid w:val="006238BD"/>
    <w:rsid w:val="00623A59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2FD8"/>
    <w:rsid w:val="006A395D"/>
    <w:rsid w:val="006A3CC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1A46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0799E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5773E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4DC3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17C4"/>
    <w:rsid w:val="007A2D07"/>
    <w:rsid w:val="007A7C8F"/>
    <w:rsid w:val="007B08D6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0B88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5BE8"/>
    <w:rsid w:val="008673A5"/>
    <w:rsid w:val="00875279"/>
    <w:rsid w:val="0087581A"/>
    <w:rsid w:val="0088072D"/>
    <w:rsid w:val="00881086"/>
    <w:rsid w:val="00883267"/>
    <w:rsid w:val="0088414B"/>
    <w:rsid w:val="0088587A"/>
    <w:rsid w:val="00885ECA"/>
    <w:rsid w:val="00887537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A7F83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E67B7"/>
    <w:rsid w:val="008F216A"/>
    <w:rsid w:val="008F5589"/>
    <w:rsid w:val="00900C6E"/>
    <w:rsid w:val="009012CB"/>
    <w:rsid w:val="00902807"/>
    <w:rsid w:val="00903683"/>
    <w:rsid w:val="00905057"/>
    <w:rsid w:val="00905769"/>
    <w:rsid w:val="00906072"/>
    <w:rsid w:val="0090617B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A0E"/>
    <w:rsid w:val="00926B4F"/>
    <w:rsid w:val="00927F1D"/>
    <w:rsid w:val="009310DB"/>
    <w:rsid w:val="00931B63"/>
    <w:rsid w:val="00934368"/>
    <w:rsid w:val="009356DB"/>
    <w:rsid w:val="00936733"/>
    <w:rsid w:val="009367F8"/>
    <w:rsid w:val="00936FB8"/>
    <w:rsid w:val="00940493"/>
    <w:rsid w:val="00941D44"/>
    <w:rsid w:val="00943667"/>
    <w:rsid w:val="00944ACC"/>
    <w:rsid w:val="00944D07"/>
    <w:rsid w:val="00945035"/>
    <w:rsid w:val="00945B8E"/>
    <w:rsid w:val="00947063"/>
    <w:rsid w:val="009472B7"/>
    <w:rsid w:val="00952708"/>
    <w:rsid w:val="00952F0E"/>
    <w:rsid w:val="0095456A"/>
    <w:rsid w:val="00956366"/>
    <w:rsid w:val="00962854"/>
    <w:rsid w:val="00966C3F"/>
    <w:rsid w:val="00971944"/>
    <w:rsid w:val="009750D6"/>
    <w:rsid w:val="00981973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4EF2"/>
    <w:rsid w:val="00995AC0"/>
    <w:rsid w:val="00995BD9"/>
    <w:rsid w:val="00996998"/>
    <w:rsid w:val="00997FB5"/>
    <w:rsid w:val="009A12BB"/>
    <w:rsid w:val="009A1B59"/>
    <w:rsid w:val="009A3108"/>
    <w:rsid w:val="009A37B3"/>
    <w:rsid w:val="009A40D5"/>
    <w:rsid w:val="009A4580"/>
    <w:rsid w:val="009A562A"/>
    <w:rsid w:val="009A5D7D"/>
    <w:rsid w:val="009A63AD"/>
    <w:rsid w:val="009B06DF"/>
    <w:rsid w:val="009B2D14"/>
    <w:rsid w:val="009B2D21"/>
    <w:rsid w:val="009C08A6"/>
    <w:rsid w:val="009C1D9F"/>
    <w:rsid w:val="009C2B74"/>
    <w:rsid w:val="009C36E9"/>
    <w:rsid w:val="009C3D4D"/>
    <w:rsid w:val="009C3FBF"/>
    <w:rsid w:val="009C5A3C"/>
    <w:rsid w:val="009C6BF1"/>
    <w:rsid w:val="009D061A"/>
    <w:rsid w:val="009D1C59"/>
    <w:rsid w:val="009D4E25"/>
    <w:rsid w:val="009D570B"/>
    <w:rsid w:val="009D6D32"/>
    <w:rsid w:val="009E216D"/>
    <w:rsid w:val="009E2BB2"/>
    <w:rsid w:val="009E2D32"/>
    <w:rsid w:val="009E463A"/>
    <w:rsid w:val="009E5237"/>
    <w:rsid w:val="009E5E2B"/>
    <w:rsid w:val="009E7624"/>
    <w:rsid w:val="009E7B3C"/>
    <w:rsid w:val="009E7B93"/>
    <w:rsid w:val="009F0054"/>
    <w:rsid w:val="009F01E6"/>
    <w:rsid w:val="009F02DF"/>
    <w:rsid w:val="009F0ADC"/>
    <w:rsid w:val="009F1039"/>
    <w:rsid w:val="009F16A5"/>
    <w:rsid w:val="009F189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4916"/>
    <w:rsid w:val="00A55534"/>
    <w:rsid w:val="00A56AE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77B45"/>
    <w:rsid w:val="00A823A4"/>
    <w:rsid w:val="00A82FFB"/>
    <w:rsid w:val="00A8312E"/>
    <w:rsid w:val="00A84BD2"/>
    <w:rsid w:val="00A851B5"/>
    <w:rsid w:val="00A85342"/>
    <w:rsid w:val="00A86691"/>
    <w:rsid w:val="00A87A7F"/>
    <w:rsid w:val="00A87E5A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586F"/>
    <w:rsid w:val="00AB6C5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F10"/>
    <w:rsid w:val="00AE0EA7"/>
    <w:rsid w:val="00AE1322"/>
    <w:rsid w:val="00AE5689"/>
    <w:rsid w:val="00AE5B46"/>
    <w:rsid w:val="00AE68EE"/>
    <w:rsid w:val="00AE7EAD"/>
    <w:rsid w:val="00AF2586"/>
    <w:rsid w:val="00AF306D"/>
    <w:rsid w:val="00B009B0"/>
    <w:rsid w:val="00B011EB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50AF"/>
    <w:rsid w:val="00B30C62"/>
    <w:rsid w:val="00B3122B"/>
    <w:rsid w:val="00B325E7"/>
    <w:rsid w:val="00B33EB0"/>
    <w:rsid w:val="00B36822"/>
    <w:rsid w:val="00B40CF8"/>
    <w:rsid w:val="00B43EE0"/>
    <w:rsid w:val="00B459B4"/>
    <w:rsid w:val="00B53B64"/>
    <w:rsid w:val="00B556B2"/>
    <w:rsid w:val="00B56984"/>
    <w:rsid w:val="00B57966"/>
    <w:rsid w:val="00B57C3D"/>
    <w:rsid w:val="00B60CD3"/>
    <w:rsid w:val="00B61974"/>
    <w:rsid w:val="00B65F26"/>
    <w:rsid w:val="00B70943"/>
    <w:rsid w:val="00B8268A"/>
    <w:rsid w:val="00B84468"/>
    <w:rsid w:val="00B85161"/>
    <w:rsid w:val="00B86837"/>
    <w:rsid w:val="00B879FC"/>
    <w:rsid w:val="00B87CB5"/>
    <w:rsid w:val="00B87E0C"/>
    <w:rsid w:val="00B922BF"/>
    <w:rsid w:val="00B9286A"/>
    <w:rsid w:val="00B94358"/>
    <w:rsid w:val="00B95111"/>
    <w:rsid w:val="00B95F6D"/>
    <w:rsid w:val="00B97B89"/>
    <w:rsid w:val="00BA49DD"/>
    <w:rsid w:val="00BB0CD0"/>
    <w:rsid w:val="00BB2371"/>
    <w:rsid w:val="00BB388D"/>
    <w:rsid w:val="00BB59F8"/>
    <w:rsid w:val="00BB5B3E"/>
    <w:rsid w:val="00BC0392"/>
    <w:rsid w:val="00BC0ACD"/>
    <w:rsid w:val="00BC1530"/>
    <w:rsid w:val="00BC33C3"/>
    <w:rsid w:val="00BC349B"/>
    <w:rsid w:val="00BC5C02"/>
    <w:rsid w:val="00BC6FBC"/>
    <w:rsid w:val="00BC7977"/>
    <w:rsid w:val="00BD34B5"/>
    <w:rsid w:val="00BD3EB6"/>
    <w:rsid w:val="00BD5745"/>
    <w:rsid w:val="00BD6A16"/>
    <w:rsid w:val="00BD73DF"/>
    <w:rsid w:val="00BE0736"/>
    <w:rsid w:val="00BE0D45"/>
    <w:rsid w:val="00BE124F"/>
    <w:rsid w:val="00BF0F17"/>
    <w:rsid w:val="00BF1746"/>
    <w:rsid w:val="00BF2758"/>
    <w:rsid w:val="00BF38B8"/>
    <w:rsid w:val="00BF3B71"/>
    <w:rsid w:val="00BF48D0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2829"/>
    <w:rsid w:val="00C246E9"/>
    <w:rsid w:val="00C251C3"/>
    <w:rsid w:val="00C26FE9"/>
    <w:rsid w:val="00C278BB"/>
    <w:rsid w:val="00C377DB"/>
    <w:rsid w:val="00C37ADC"/>
    <w:rsid w:val="00C40D12"/>
    <w:rsid w:val="00C43EF7"/>
    <w:rsid w:val="00C514D5"/>
    <w:rsid w:val="00C530C7"/>
    <w:rsid w:val="00C55AAE"/>
    <w:rsid w:val="00C617B3"/>
    <w:rsid w:val="00C621CB"/>
    <w:rsid w:val="00C62712"/>
    <w:rsid w:val="00C6353C"/>
    <w:rsid w:val="00C6775D"/>
    <w:rsid w:val="00C71433"/>
    <w:rsid w:val="00C72E04"/>
    <w:rsid w:val="00C741F8"/>
    <w:rsid w:val="00C7423C"/>
    <w:rsid w:val="00C74BFB"/>
    <w:rsid w:val="00C81878"/>
    <w:rsid w:val="00C87A65"/>
    <w:rsid w:val="00C91667"/>
    <w:rsid w:val="00C94636"/>
    <w:rsid w:val="00CA0AB0"/>
    <w:rsid w:val="00CA0DDB"/>
    <w:rsid w:val="00CA1295"/>
    <w:rsid w:val="00CA1966"/>
    <w:rsid w:val="00CA25EB"/>
    <w:rsid w:val="00CB0A5C"/>
    <w:rsid w:val="00CB1127"/>
    <w:rsid w:val="00CB3910"/>
    <w:rsid w:val="00CB5D93"/>
    <w:rsid w:val="00CC27D7"/>
    <w:rsid w:val="00CC2E80"/>
    <w:rsid w:val="00CC31D4"/>
    <w:rsid w:val="00CC5385"/>
    <w:rsid w:val="00CC7167"/>
    <w:rsid w:val="00CD1A79"/>
    <w:rsid w:val="00CE22C3"/>
    <w:rsid w:val="00CE27DF"/>
    <w:rsid w:val="00CE3531"/>
    <w:rsid w:val="00CE5041"/>
    <w:rsid w:val="00CE56E3"/>
    <w:rsid w:val="00CE6401"/>
    <w:rsid w:val="00CE74F4"/>
    <w:rsid w:val="00CF183B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5775"/>
    <w:rsid w:val="00D06CC5"/>
    <w:rsid w:val="00D07E6C"/>
    <w:rsid w:val="00D11582"/>
    <w:rsid w:val="00D1250F"/>
    <w:rsid w:val="00D13BB1"/>
    <w:rsid w:val="00D2050C"/>
    <w:rsid w:val="00D23805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6F85"/>
    <w:rsid w:val="00D47E82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7B5"/>
    <w:rsid w:val="00DD78C1"/>
    <w:rsid w:val="00DE040F"/>
    <w:rsid w:val="00DE1662"/>
    <w:rsid w:val="00DE1788"/>
    <w:rsid w:val="00DE36EE"/>
    <w:rsid w:val="00DE4503"/>
    <w:rsid w:val="00DE5B0E"/>
    <w:rsid w:val="00DF09D7"/>
    <w:rsid w:val="00DF155C"/>
    <w:rsid w:val="00DF4C6A"/>
    <w:rsid w:val="00DF7303"/>
    <w:rsid w:val="00E02EB2"/>
    <w:rsid w:val="00E04C54"/>
    <w:rsid w:val="00E10643"/>
    <w:rsid w:val="00E11790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0FE1"/>
    <w:rsid w:val="00EC254A"/>
    <w:rsid w:val="00EC444F"/>
    <w:rsid w:val="00EC4F42"/>
    <w:rsid w:val="00EC77BB"/>
    <w:rsid w:val="00ED068A"/>
    <w:rsid w:val="00ED349D"/>
    <w:rsid w:val="00ED3EB7"/>
    <w:rsid w:val="00ED51DA"/>
    <w:rsid w:val="00ED60E7"/>
    <w:rsid w:val="00ED67AC"/>
    <w:rsid w:val="00EE28E2"/>
    <w:rsid w:val="00EE2FB1"/>
    <w:rsid w:val="00EE30CA"/>
    <w:rsid w:val="00EE3B34"/>
    <w:rsid w:val="00EE6671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5BF"/>
    <w:rsid w:val="00F07CD0"/>
    <w:rsid w:val="00F10DEE"/>
    <w:rsid w:val="00F116F3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4AC3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1487"/>
    <w:rsid w:val="00FB3C21"/>
    <w:rsid w:val="00FB4226"/>
    <w:rsid w:val="00FC25C0"/>
    <w:rsid w:val="00FC3A05"/>
    <w:rsid w:val="00FC3C74"/>
    <w:rsid w:val="00FC7B30"/>
    <w:rsid w:val="00FD13F3"/>
    <w:rsid w:val="00FD48A2"/>
    <w:rsid w:val="00FD5DD6"/>
    <w:rsid w:val="00FD6E24"/>
    <w:rsid w:val="00FD75C2"/>
    <w:rsid w:val="00FE1BC4"/>
    <w:rsid w:val="00FE29F7"/>
    <w:rsid w:val="00FE3070"/>
    <w:rsid w:val="00FE39AF"/>
    <w:rsid w:val="00FF018A"/>
    <w:rsid w:val="00FF0FE3"/>
    <w:rsid w:val="00FF47FA"/>
    <w:rsid w:val="00FF4D0D"/>
    <w:rsid w:val="00FF59A2"/>
    <w:rsid w:val="00FF7510"/>
    <w:rsid w:val="00FF7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674B8"/>
    <w:rPr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674B8"/>
    <w:pPr>
      <w:numPr>
        <w:numId w:val="7"/>
      </w:numPr>
      <w:outlineLvl w:val="0"/>
    </w:pPr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674B8"/>
    <w:pPr>
      <w:numPr>
        <w:ilvl w:val="1"/>
        <w:numId w:val="7"/>
      </w:numPr>
      <w:outlineLvl w:val="1"/>
    </w:pPr>
    <w:rPr>
      <w:rFonts w:ascii="Arial" w:hAnsi="Arial"/>
      <w:sz w:val="20"/>
    </w:rPr>
  </w:style>
  <w:style w:type="paragraph" w:styleId="Heading3">
    <w:name w:val="heading 3"/>
    <w:basedOn w:val="nivel3"/>
    <w:next w:val="Normal"/>
    <w:link w:val="Heading3Char"/>
    <w:uiPriority w:val="99"/>
    <w:qFormat/>
    <w:rsid w:val="00650708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D674B8"/>
    <w:pPr>
      <w:keepNext/>
      <w:numPr>
        <w:ilvl w:val="3"/>
        <w:numId w:val="7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674B8"/>
    <w:pPr>
      <w:numPr>
        <w:ilvl w:val="4"/>
        <w:numId w:val="7"/>
      </w:numPr>
      <w:outlineLvl w:val="4"/>
    </w:pPr>
    <w:rPr>
      <w:rFonts w:ascii="Arial" w:hAnsi="Arial"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674B8"/>
    <w:pPr>
      <w:numPr>
        <w:ilvl w:val="5"/>
        <w:numId w:val="7"/>
      </w:numPr>
      <w:outlineLvl w:val="5"/>
    </w:pPr>
    <w:rPr>
      <w:rFonts w:ascii="Arial" w:hAnsi="Arial"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74B8"/>
    <w:pPr>
      <w:keepNext/>
      <w:numPr>
        <w:ilvl w:val="6"/>
        <w:numId w:val="7"/>
      </w:numPr>
      <w:ind w:right="-30"/>
      <w:jc w:val="both"/>
      <w:outlineLvl w:val="6"/>
    </w:pPr>
    <w:rPr>
      <w:b/>
      <w:sz w:val="2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674B8"/>
    <w:pPr>
      <w:keepNext/>
      <w:numPr>
        <w:ilvl w:val="7"/>
        <w:numId w:val="7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74B8"/>
    <w:pPr>
      <w:keepNext/>
      <w:numPr>
        <w:ilvl w:val="8"/>
        <w:numId w:val="7"/>
      </w:numPr>
      <w:jc w:val="both"/>
      <w:outlineLvl w:val="8"/>
    </w:pPr>
    <w:rPr>
      <w:b/>
      <w:sz w:val="20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D1A6F"/>
    <w:rPr>
      <w:rFonts w:ascii="Arial" w:eastAsia="Arial Unicode MS" w:hAnsi="Arial"/>
      <w:sz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D1A6F"/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D1A6F"/>
    <w:rPr>
      <w:b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D1A6F"/>
    <w:rPr>
      <w:b/>
      <w:sz w:val="20"/>
      <w:szCs w:val="2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D1A6F"/>
    <w:rPr>
      <w:b/>
      <w:sz w:val="20"/>
      <w:szCs w:val="20"/>
      <w:u w:val="single"/>
    </w:rPr>
  </w:style>
  <w:style w:type="paragraph" w:styleId="Header">
    <w:name w:val="header"/>
    <w:basedOn w:val="Normal"/>
    <w:link w:val="HeaderChar"/>
    <w:uiPriority w:val="99"/>
    <w:rsid w:val="00D674B8"/>
    <w:pPr>
      <w:tabs>
        <w:tab w:val="center" w:pos="4419"/>
        <w:tab w:val="right" w:pos="88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A6F"/>
    <w:rPr>
      <w:sz w:val="20"/>
    </w:rPr>
  </w:style>
  <w:style w:type="paragraph" w:styleId="Footer">
    <w:name w:val="footer"/>
    <w:basedOn w:val="Normal"/>
    <w:link w:val="FooterChar"/>
    <w:uiPriority w:val="99"/>
    <w:rsid w:val="00D674B8"/>
    <w:pPr>
      <w:tabs>
        <w:tab w:val="center" w:pos="4419"/>
        <w:tab w:val="right" w:pos="88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A6F"/>
    <w:rPr>
      <w:sz w:val="20"/>
    </w:rPr>
  </w:style>
  <w:style w:type="paragraph" w:styleId="BodyTextIndent3">
    <w:name w:val="Body Text Indent 3"/>
    <w:basedOn w:val="Normal"/>
    <w:link w:val="BodyTextIndent3Char"/>
    <w:uiPriority w:val="99"/>
    <w:rsid w:val="00D674B8"/>
    <w:pPr>
      <w:ind w:left="1134" w:hanging="1134"/>
      <w:jc w:val="both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D1A6F"/>
    <w:rPr>
      <w:sz w:val="16"/>
    </w:rPr>
  </w:style>
  <w:style w:type="character" w:styleId="PageNumber">
    <w:name w:val="page number"/>
    <w:basedOn w:val="DefaultParagraphFont"/>
    <w:uiPriority w:val="99"/>
    <w:rsid w:val="00D674B8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D674B8"/>
    <w:pPr>
      <w:tabs>
        <w:tab w:val="left" w:pos="0"/>
      </w:tabs>
      <w:ind w:right="-30"/>
      <w:jc w:val="both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D1A6F"/>
    <w:rPr>
      <w:sz w:val="20"/>
    </w:rPr>
  </w:style>
  <w:style w:type="character" w:styleId="Hyperlink">
    <w:name w:val="Hyperlink"/>
    <w:basedOn w:val="DefaultParagraphFont"/>
    <w:uiPriority w:val="99"/>
    <w:rsid w:val="00D674B8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D674B8"/>
    <w:pPr>
      <w:spacing w:line="230" w:lineRule="exact"/>
      <w:jc w:val="both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D1A6F"/>
    <w:rPr>
      <w:sz w:val="20"/>
    </w:rPr>
  </w:style>
  <w:style w:type="paragraph" w:styleId="BlockText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BodyTextIndent2">
    <w:name w:val="Body Text Indent 2"/>
    <w:basedOn w:val="Normal"/>
    <w:link w:val="BodyTextIndent2Char"/>
    <w:uiPriority w:val="99"/>
    <w:rsid w:val="00D674B8"/>
    <w:pPr>
      <w:tabs>
        <w:tab w:val="left" w:pos="360"/>
      </w:tabs>
      <w:ind w:left="992" w:hanging="989"/>
      <w:jc w:val="both"/>
    </w:pPr>
    <w:rPr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D1A6F"/>
    <w:rPr>
      <w:sz w:val="20"/>
    </w:rPr>
  </w:style>
  <w:style w:type="paragraph" w:styleId="BodyText3">
    <w:name w:val="Body Text 3"/>
    <w:basedOn w:val="Normal"/>
    <w:link w:val="BodyText3Char"/>
    <w:uiPriority w:val="99"/>
    <w:rsid w:val="00D674B8"/>
    <w:pPr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D1A6F"/>
    <w:rPr>
      <w:sz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  <w:szCs w:val="20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BodyText2">
    <w:name w:val="Body Text 2"/>
    <w:basedOn w:val="Normal"/>
    <w:link w:val="BodyText2Char"/>
    <w:uiPriority w:val="99"/>
    <w:rsid w:val="00D674B8"/>
    <w:pPr>
      <w:jc w:val="both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D1A6F"/>
    <w:rPr>
      <w:sz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itle">
    <w:name w:val="Title"/>
    <w:basedOn w:val="Normal"/>
    <w:link w:val="Title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A0F27"/>
    <w:rPr>
      <w:rFonts w:ascii="Arial" w:hAnsi="Arial"/>
      <w:b/>
    </w:rPr>
  </w:style>
  <w:style w:type="character" w:styleId="FollowedHyperlink">
    <w:name w:val="FollowedHyperlink"/>
    <w:basedOn w:val="DefaultParagraphFont"/>
    <w:uiPriority w:val="99"/>
    <w:rsid w:val="00D674B8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Strong">
    <w:name w:val="Strong"/>
    <w:basedOn w:val="DefaultParagraphFont"/>
    <w:uiPriority w:val="99"/>
    <w:qFormat/>
    <w:rsid w:val="00A82FFB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EA10A0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A6F"/>
    <w:rPr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DocumentMap">
    <w:name w:val="Document Map"/>
    <w:basedOn w:val="Normal"/>
    <w:link w:val="DocumentMapChar"/>
    <w:uiPriority w:val="99"/>
    <w:semiHidden/>
    <w:rsid w:val="004300AB"/>
    <w:pPr>
      <w:shd w:val="clear" w:color="auto" w:fill="000080"/>
    </w:pPr>
    <w:rPr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D1A6F"/>
    <w:rPr>
      <w:sz w:val="2"/>
    </w:rPr>
  </w:style>
  <w:style w:type="paragraph" w:styleId="CommentText">
    <w:name w:val="annotation text"/>
    <w:basedOn w:val="Normal"/>
    <w:link w:val="CommentTextChar"/>
    <w:uiPriority w:val="99"/>
    <w:semiHidden/>
    <w:rsid w:val="0075463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1A6F"/>
    <w:rPr>
      <w:sz w:val="20"/>
    </w:rPr>
  </w:style>
  <w:style w:type="paragraph" w:styleId="ListBullet4">
    <w:name w:val="List Bullet 4"/>
    <w:basedOn w:val="Normal"/>
    <w:autoRedefine/>
    <w:uiPriority w:val="99"/>
    <w:rsid w:val="007C0497"/>
    <w:rPr>
      <w:sz w:val="25"/>
    </w:rPr>
  </w:style>
  <w:style w:type="paragraph" w:styleId="ListBullet3">
    <w:name w:val="List Bullet 3"/>
    <w:basedOn w:val="Normal"/>
    <w:autoRedefine/>
    <w:uiPriority w:val="99"/>
    <w:rsid w:val="007C0497"/>
    <w:pPr>
      <w:numPr>
        <w:numId w:val="9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ListBullet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8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Footer"/>
    <w:uiPriority w:val="99"/>
    <w:rsid w:val="007C0497"/>
    <w:pPr>
      <w:numPr>
        <w:numId w:val="10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11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12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/>
      <w:sz w:val="18"/>
      <w:lang w:val="pt-BR" w:eastAsia="pt-BR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ListParagraph">
    <w:name w:val="List Paragraph"/>
    <w:basedOn w:val="Normal"/>
    <w:uiPriority w:val="99"/>
    <w:qFormat/>
    <w:rsid w:val="006700A8"/>
    <w:pPr>
      <w:ind w:left="708"/>
    </w:pPr>
  </w:style>
  <w:style w:type="paragraph" w:styleId="TableofFigur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leGrid">
    <w:name w:val="Table Grid"/>
    <w:basedOn w:val="TableNormal"/>
    <w:uiPriority w:val="99"/>
    <w:rsid w:val="00DC2B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</w:style>
  <w:style w:type="paragraph" w:customStyle="1" w:styleId="nivel1">
    <w:name w:val="nivel 1"/>
    <w:basedOn w:val="Title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13"/>
      </w:numPr>
      <w:tabs>
        <w:tab w:val="left" w:pos="1134"/>
      </w:tabs>
      <w:spacing w:after="240"/>
      <w:jc w:val="both"/>
    </w:pPr>
    <w:rPr>
      <w:rFonts w:ascii="Arial" w:hAnsi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13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13"/>
      </w:numPr>
      <w:tabs>
        <w:tab w:val="left" w:pos="1134"/>
      </w:tabs>
      <w:spacing w:after="240"/>
      <w:ind w:left="1134" w:hanging="1134"/>
      <w:jc w:val="both"/>
    </w:pPr>
    <w:rPr>
      <w:rFonts w:ascii="Arial" w:hAnsi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14"/>
      </w:numPr>
      <w:ind w:left="1418" w:hanging="284"/>
      <w:jc w:val="both"/>
    </w:pPr>
    <w:rPr>
      <w:rFonts w:ascii="Arial" w:hAnsi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/>
      <w:sz w:val="20"/>
      <w:szCs w:val="20"/>
    </w:rPr>
  </w:style>
  <w:style w:type="paragraph" w:customStyle="1" w:styleId="rodap2">
    <w:name w:val="rodapé 2"/>
    <w:basedOn w:val="Footer"/>
    <w:link w:val="rodap2Char"/>
    <w:uiPriority w:val="99"/>
    <w:rsid w:val="00576069"/>
    <w:rPr>
      <w:rFonts w:ascii="Arial" w:hAnsi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576069"/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5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</Pages>
  <Words>132</Words>
  <Characters>717</Characters>
  <Application>Microsoft Office Outlook</Application>
  <DocSecurity>0</DocSecurity>
  <Lines>0</Lines>
  <Paragraphs>0</Paragraphs>
  <ScaleCrop>false</ScaleCrop>
  <Company>particular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c087845</cp:lastModifiedBy>
  <cp:revision>30</cp:revision>
  <cp:lastPrinted>2014-10-27T17:38:00Z</cp:lastPrinted>
  <dcterms:created xsi:type="dcterms:W3CDTF">2014-08-07T19:00:00Z</dcterms:created>
  <dcterms:modified xsi:type="dcterms:W3CDTF">2022-11-23T12:36:00Z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iteId">
    <vt:lpwstr>ab9bba98-684a-43fb-add8-9c2bebede229</vt:lpwstr>
  </property>
  <property fmtid="{D5CDD505-2E9C-101B-9397-08002B2CF9AE}" pid="4" name="MSIP_Label_fde7aacd-7cc4-4c31-9e6f-7ef306428f09_Owner">
    <vt:lpwstr>c092920@corp.caixa.gov.br</vt:lpwstr>
  </property>
  <property fmtid="{D5CDD505-2E9C-101B-9397-08002B2CF9AE}" pid="5" name="MSIP_Label_fde7aacd-7cc4-4c31-9e6f-7ef306428f09_SetDate">
    <vt:lpwstr>2020-04-27T22:40:35.7972303Z</vt:lpwstr>
  </property>
  <property fmtid="{D5CDD505-2E9C-101B-9397-08002B2CF9AE}" pid="6" name="MSIP_Label_fde7aacd-7cc4-4c31-9e6f-7ef306428f09_Name">
    <vt:lpwstr>#PUBLICO</vt:lpwstr>
  </property>
  <property fmtid="{D5CDD505-2E9C-101B-9397-08002B2CF9AE}" pid="7" name="MSIP_Label_fde7aacd-7cc4-4c31-9e6f-7ef306428f09_Application">
    <vt:lpwstr>Microsoft Azure Information Protection</vt:lpwstr>
  </property>
  <property fmtid="{D5CDD505-2E9C-101B-9397-08002B2CF9AE}" pid="8" name="MSIP_Label_fde7aacd-7cc4-4c31-9e6f-7ef306428f09_ActionId">
    <vt:lpwstr>43f90ac3-d9d4-4ca2-a4ab-1bae3a9c80af</vt:lpwstr>
  </property>
  <property fmtid="{D5CDD505-2E9C-101B-9397-08002B2CF9AE}" pid="9" name="MSIP_Label_fde7aacd-7cc4-4c31-9e6f-7ef306428f09_Extended_MSFT_Method">
    <vt:lpwstr>Manual</vt:lpwstr>
  </property>
  <property fmtid="{D5CDD505-2E9C-101B-9397-08002B2CF9AE}" pid="10" name="Sensitivity">
    <vt:lpwstr>#PUBLICO</vt:lpwstr>
  </property>
</Properties>
</file>